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2388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on  Support of multiple UEs in Northbound APIs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fldChar w:fldCharType="begin"/>
      </w:r>
      <w:r>
        <w:rPr>
          <w:rFonts w:ascii="Arial" w:hAnsi="Arial" w:cs="Arial"/>
          <w:b/>
          <w:bCs/>
          <w:sz w:val="22"/>
          <w:szCs w:val="22"/>
        </w:rPr>
        <w:instrText xml:space="preserve"> HYPERLINK "https://www.3gpp.org/ftp/tsg_sa/WG6_MissionCritical/TSGS6_056_Gothenburg/Docs/S6-232241.zip" \t "https://portal.3gpp.org/ngppapp/_blank" </w:instrText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>
        <w:rPr>
          <w:rFonts w:hint="default" w:ascii="Arial" w:hAnsi="Arial" w:cs="Arial"/>
          <w:b/>
          <w:bCs/>
          <w:sz w:val="22"/>
          <w:szCs w:val="22"/>
        </w:rPr>
        <w:t>S6-232241</w:t>
      </w:r>
      <w:r>
        <w:rPr>
          <w:rFonts w:hint="default"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sz w:val="22"/>
          <w:szCs w:val="22"/>
        </w:rPr>
        <w:t>LS on Support of multiple UEs in Northbound APIs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eSEAL2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/>
          <w:bCs w:val="0"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CT3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SA2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 xml:space="preserve">Shaowen Zheng, zhengshaowen@chinamobile.com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/>
          <w:lang w:val="en-US" w:eastAsia="zh-CN"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 xml:space="preserve">SA6 thanks CT3 for its LS on providing and querying a signaling optimization to provide a list of UE(s) as the target to any API. </w:t>
      </w:r>
    </w:p>
    <w:p>
      <w:pPr>
        <w:rPr>
          <w:rFonts w:hint="default"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 xml:space="preserve">Currently, there are several services from SEAL support a list of UE(s) as input as it is authorized to do so, including </w:t>
      </w:r>
      <w:r>
        <w:rPr>
          <w:rFonts w:hint="eastAsia" w:ascii="Arial" w:hAnsi="Arial" w:eastAsia="宋体" w:cs="Arial"/>
          <w:color w:val="000000"/>
          <w:lang w:val="en-US" w:eastAsia="zh-CN"/>
        </w:rPr>
        <w:t>Location management, group management, Updated user profile for configuration management, VAL server provisioning for Identity management, Network resource adaptation, end-to-end QoS management,  Monitoring Events Subscription, Application connectivity, Multicast/broadcast resource for Network resource management.</w:t>
      </w:r>
    </w:p>
    <w:p>
      <w:pPr>
        <w:rPr>
          <w:rFonts w:hint="default"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So SA6 think providing a list of UE(s) as the target is a valid and valuable optimization.</w:t>
      </w:r>
    </w:p>
    <w:p>
      <w:pPr>
        <w:pStyle w:val="2"/>
      </w:pPr>
      <w:r>
        <w:t>2</w:t>
      </w:r>
      <w:r>
        <w:tab/>
      </w:r>
      <w:r>
        <w:t>Actions</w:t>
      </w:r>
      <w:bookmarkStart w:id="10" w:name="_GoBack"/>
      <w:bookmarkEnd w:id="10"/>
    </w:p>
    <w:p>
      <w:pPr>
        <w:spacing w:after="120"/>
        <w:ind w:left="1985" w:hanging="1985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 xml:space="preserve">To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CT3</w:t>
      </w:r>
      <w:r>
        <w:rPr>
          <w:rFonts w:ascii="Arial" w:hAnsi="Arial" w:cs="Arial"/>
          <w:b/>
          <w:highlight w:val="none"/>
        </w:rPr>
        <w:t xml:space="preserve"> </w:t>
      </w:r>
    </w:p>
    <w:p>
      <w:pPr>
        <w:rPr>
          <w:rFonts w:hint="default" w:eastAsia="宋体"/>
          <w:i/>
          <w:iCs/>
          <w:color w:val="0070C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</w:rPr>
        <w:t xml:space="preserve"> asks </w:t>
      </w:r>
      <w:r>
        <w:rPr>
          <w:rFonts w:hint="eastAsia" w:ascii="Arial" w:hAnsi="Arial" w:cs="Arial"/>
          <w:b/>
          <w:lang w:val="en-US" w:eastAsia="zh-CN"/>
        </w:rPr>
        <w:t>CT3</w:t>
      </w:r>
      <w:r>
        <w:rPr>
          <w:rFonts w:ascii="Arial" w:hAnsi="Arial" w:cs="Arial"/>
          <w:b/>
        </w:rPr>
        <w:t xml:space="preserve"> to </w:t>
      </w:r>
      <w:r>
        <w:rPr>
          <w:rFonts w:hint="eastAsia" w:ascii="Arial" w:hAnsi="Arial" w:cs="Arial"/>
          <w:b/>
          <w:lang w:val="en-US" w:eastAsia="zh-CN"/>
        </w:rPr>
        <w:t>take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24338"/>
    <w:rsid w:val="00F33593"/>
    <w:rsid w:val="00F34B3C"/>
    <w:rsid w:val="00F91527"/>
    <w:rsid w:val="0624613D"/>
    <w:rsid w:val="0CC270AD"/>
    <w:rsid w:val="12D17F3C"/>
    <w:rsid w:val="15542744"/>
    <w:rsid w:val="1A923BC1"/>
    <w:rsid w:val="1ACB6267"/>
    <w:rsid w:val="1B6C527B"/>
    <w:rsid w:val="1BC171D8"/>
    <w:rsid w:val="1E65178A"/>
    <w:rsid w:val="34BA460C"/>
    <w:rsid w:val="47073495"/>
    <w:rsid w:val="482B0D9B"/>
    <w:rsid w:val="4C0B74A1"/>
    <w:rsid w:val="4EFE0C3F"/>
    <w:rsid w:val="4F8A1C15"/>
    <w:rsid w:val="520C237F"/>
    <w:rsid w:val="606B3112"/>
    <w:rsid w:val="69BA37B7"/>
    <w:rsid w:val="69CE0894"/>
    <w:rsid w:val="74512B28"/>
    <w:rsid w:val="7B0E7DA7"/>
    <w:rsid w:val="7C0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basedOn w:val="42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209</Words>
  <Characters>1192</Characters>
  <Lines>9</Lines>
  <Paragraphs>2</Paragraphs>
  <TotalTime>0</TotalTime>
  <ScaleCrop>false</ScaleCrop>
  <LinksUpToDate>false</LinksUpToDate>
  <CharactersWithSpaces>1399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cmcc-zsw-0811-2</cp:lastModifiedBy>
  <cp:lastPrinted>2002-04-23T07:10:00Z</cp:lastPrinted>
  <dcterms:modified xsi:type="dcterms:W3CDTF">2023-08-15T12:06:32Z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80857C407D344464ADF6C75105308FD1</vt:lpwstr>
  </property>
</Properties>
</file>